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66E" w:rsidRPr="002938B6" w:rsidRDefault="009A366E" w:rsidP="009A36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  <w:u w:val="single"/>
        </w:rPr>
        <w:t>Agnes MELLER</w:t>
      </w:r>
      <w:r w:rsidRPr="002938B6">
        <w:rPr>
          <w:rFonts w:ascii="Times New Roman" w:hAnsi="Times New Roman" w:cs="Times New Roman"/>
          <w:sz w:val="24"/>
          <w:szCs w:val="24"/>
        </w:rPr>
        <w:t xml:space="preserve">      (fl.1492-3)</w:t>
      </w:r>
    </w:p>
    <w:p w:rsidR="009A366E" w:rsidRPr="002938B6" w:rsidRDefault="009A366E" w:rsidP="009A36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of Faversham, Kent. Widow.</w:t>
      </w:r>
    </w:p>
    <w:p w:rsidR="009A366E" w:rsidRPr="002938B6" w:rsidRDefault="009A366E" w:rsidP="009A36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66E" w:rsidRPr="002938B6" w:rsidRDefault="009A366E" w:rsidP="009A36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66E" w:rsidRPr="002938B6" w:rsidRDefault="009A366E" w:rsidP="009A36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 xml:space="preserve">         1492-3</w:t>
      </w:r>
      <w:r w:rsidRPr="002938B6">
        <w:rPr>
          <w:rFonts w:ascii="Times New Roman" w:hAnsi="Times New Roman" w:cs="Times New Roman"/>
          <w:sz w:val="24"/>
          <w:szCs w:val="24"/>
        </w:rPr>
        <w:tab/>
        <w:t>She made her Will.   (Plomer p.331)</w:t>
      </w:r>
    </w:p>
    <w:p w:rsidR="009A366E" w:rsidRPr="002938B6" w:rsidRDefault="009A366E" w:rsidP="009A36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66E" w:rsidRPr="002938B6" w:rsidRDefault="009A366E" w:rsidP="009A36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66E" w:rsidRPr="002938B6" w:rsidRDefault="009A366E" w:rsidP="009A36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938B6">
        <w:rPr>
          <w:rFonts w:ascii="Times New Roman" w:hAnsi="Times New Roman" w:cs="Times New Roman"/>
          <w:sz w:val="24"/>
          <w:szCs w:val="24"/>
        </w:rPr>
        <w:t>5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66E" w:rsidRDefault="009A366E" w:rsidP="00564E3C">
      <w:pPr>
        <w:spacing w:after="0" w:line="240" w:lineRule="auto"/>
      </w:pPr>
      <w:r>
        <w:separator/>
      </w:r>
    </w:p>
  </w:endnote>
  <w:endnote w:type="continuationSeparator" w:id="0">
    <w:p w:rsidR="009A366E" w:rsidRDefault="009A366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A366E">
      <w:rPr>
        <w:rFonts w:ascii="Times New Roman" w:hAnsi="Times New Roman" w:cs="Times New Roman"/>
        <w:noProof/>
        <w:sz w:val="24"/>
        <w:szCs w:val="24"/>
      </w:rPr>
      <w:t>30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66E" w:rsidRDefault="009A366E" w:rsidP="00564E3C">
      <w:pPr>
        <w:spacing w:after="0" w:line="240" w:lineRule="auto"/>
      </w:pPr>
      <w:r>
        <w:separator/>
      </w:r>
    </w:p>
  </w:footnote>
  <w:footnote w:type="continuationSeparator" w:id="0">
    <w:p w:rsidR="009A366E" w:rsidRDefault="009A366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66E"/>
    <w:rsid w:val="00372DC6"/>
    <w:rsid w:val="00564E3C"/>
    <w:rsid w:val="0064591D"/>
    <w:rsid w:val="009A366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D2FCDC-164D-4D12-9C60-480EC83D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2016-01-30T17:04:00Z</dcterms:created>
  <dcterms:modified xsi:type="dcterms:W3CDTF">2016-01-30T17:04:00Z</dcterms:modified>
</cp:coreProperties>
</file>